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BC6C0" w14:textId="77777777" w:rsidR="00BF05EB" w:rsidRDefault="00BF05EB" w:rsidP="00BF05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BAYLY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BAYLE)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(fl.1469)</w:t>
      </w:r>
    </w:p>
    <w:p w14:paraId="39B48978" w14:textId="77777777" w:rsidR="00BF05EB" w:rsidRDefault="00BF05EB" w:rsidP="00BF05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Muckley</w:t>
      </w:r>
      <w:proofErr w:type="spellEnd"/>
      <w:r>
        <w:rPr>
          <w:rFonts w:ascii="Times New Roman" w:hAnsi="Times New Roman" w:cs="Times New Roman"/>
          <w:sz w:val="24"/>
          <w:szCs w:val="24"/>
        </w:rPr>
        <w:t>, Shropshire. Husbandman alias yeoman.</w:t>
      </w:r>
    </w:p>
    <w:p w14:paraId="5E0A92A4" w14:textId="77777777" w:rsidR="00BF05EB" w:rsidRDefault="00BF05EB" w:rsidP="00BF05EB">
      <w:pPr>
        <w:rPr>
          <w:rFonts w:ascii="Times New Roman" w:hAnsi="Times New Roman" w:cs="Times New Roman"/>
          <w:sz w:val="24"/>
          <w:szCs w:val="24"/>
        </w:rPr>
      </w:pPr>
    </w:p>
    <w:p w14:paraId="56A87372" w14:textId="77777777" w:rsidR="00BF05EB" w:rsidRDefault="00BF05EB" w:rsidP="00BF05EB">
      <w:pPr>
        <w:rPr>
          <w:rFonts w:ascii="Times New Roman" w:hAnsi="Times New Roman" w:cs="Times New Roman"/>
          <w:sz w:val="24"/>
          <w:szCs w:val="24"/>
        </w:rPr>
      </w:pPr>
    </w:p>
    <w:p w14:paraId="1761BC66" w14:textId="77777777" w:rsidR="00BF05EB" w:rsidRDefault="00BF05EB" w:rsidP="00BF05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Feb.1469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</w:t>
      </w:r>
    </w:p>
    <w:p w14:paraId="1B8562AF" w14:textId="77777777" w:rsidR="00BF05EB" w:rsidRDefault="00BF05EB" w:rsidP="00BF05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67278DF1" w14:textId="77777777" w:rsidR="00BF05EB" w:rsidRDefault="00BF05EB" w:rsidP="00BF05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List and Index Society, 2020, p.57)</w:t>
      </w:r>
    </w:p>
    <w:p w14:paraId="737D437E" w14:textId="77777777" w:rsidR="00BF05EB" w:rsidRDefault="00BF05EB" w:rsidP="00BF05EB">
      <w:pPr>
        <w:rPr>
          <w:rFonts w:ascii="Times New Roman" w:hAnsi="Times New Roman" w:cs="Times New Roman"/>
          <w:sz w:val="24"/>
          <w:szCs w:val="24"/>
        </w:rPr>
      </w:pPr>
    </w:p>
    <w:p w14:paraId="27933D06" w14:textId="77777777" w:rsidR="00BF05EB" w:rsidRDefault="00BF05EB" w:rsidP="00BF05EB">
      <w:pPr>
        <w:rPr>
          <w:rFonts w:ascii="Times New Roman" w:hAnsi="Times New Roman" w:cs="Times New Roman"/>
          <w:sz w:val="24"/>
          <w:szCs w:val="24"/>
        </w:rPr>
      </w:pPr>
    </w:p>
    <w:p w14:paraId="5698D995" w14:textId="77777777" w:rsidR="00BF05EB" w:rsidRDefault="00BF05EB" w:rsidP="00BF05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p w14:paraId="31A0DD2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9EB46" w14:textId="77777777" w:rsidR="00BF05EB" w:rsidRDefault="00BF05EB" w:rsidP="009139A6">
      <w:r>
        <w:separator/>
      </w:r>
    </w:p>
  </w:endnote>
  <w:endnote w:type="continuationSeparator" w:id="0">
    <w:p w14:paraId="5249C553" w14:textId="77777777" w:rsidR="00BF05EB" w:rsidRDefault="00BF05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3A8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1CC6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2E7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148B6" w14:textId="77777777" w:rsidR="00BF05EB" w:rsidRDefault="00BF05EB" w:rsidP="009139A6">
      <w:r>
        <w:separator/>
      </w:r>
    </w:p>
  </w:footnote>
  <w:footnote w:type="continuationSeparator" w:id="0">
    <w:p w14:paraId="3D730C11" w14:textId="77777777" w:rsidR="00BF05EB" w:rsidRDefault="00BF05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AB2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9C6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525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E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F05E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B9B0E"/>
  <w15:chartTrackingRefBased/>
  <w15:docId w15:val="{7D775A74-7D52-4F9E-86EC-8DB0DA662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5EB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2022-06-29T19:20:00Z</dcterms:created>
  <dcterms:modified xsi:type="dcterms:W3CDTF">2022-06-29T19:21:00Z</dcterms:modified>
</cp:coreProperties>
</file>